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05AADD90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6e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CF3853">
        <w:rPr>
          <w:rFonts w:cs="Arial"/>
          <w:noProof w:val="0"/>
          <w:sz w:val="22"/>
          <w:szCs w:val="22"/>
        </w:rPr>
        <w:t>4</w:t>
      </w:r>
      <w:r w:rsidR="00436A14">
        <w:rPr>
          <w:rFonts w:cs="Arial"/>
          <w:noProof w:val="0"/>
          <w:sz w:val="22"/>
          <w:szCs w:val="22"/>
        </w:rPr>
        <w:t>048</w:t>
      </w:r>
    </w:p>
    <w:p w14:paraId="53979311" w14:textId="59E34846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F5C74">
        <w:rPr>
          <w:sz w:val="22"/>
          <w:szCs w:val="22"/>
        </w:rPr>
        <w:t>8</w:t>
      </w:r>
      <w:r w:rsidRPr="00304DEF">
        <w:rPr>
          <w:sz w:val="22"/>
          <w:szCs w:val="22"/>
        </w:rPr>
        <w:t xml:space="preserve"> –</w:t>
      </w:r>
      <w:r w:rsidR="00EF5C74">
        <w:rPr>
          <w:sz w:val="22"/>
          <w:szCs w:val="22"/>
        </w:rPr>
        <w:t>18</w:t>
      </w:r>
      <w:r w:rsidRPr="00304DEF">
        <w:rPr>
          <w:sz w:val="22"/>
          <w:szCs w:val="22"/>
        </w:rPr>
        <w:t xml:space="preserve"> </w:t>
      </w:r>
      <w:r w:rsidR="00EF5C74">
        <w:rPr>
          <w:sz w:val="22"/>
          <w:szCs w:val="22"/>
        </w:rPr>
        <w:t>Nov</w:t>
      </w:r>
      <w:r w:rsidRPr="00304DEF">
        <w:rPr>
          <w:sz w:val="22"/>
          <w:szCs w:val="22"/>
        </w:rPr>
        <w:t>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861DA33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436A14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F3853" w:rsidRPr="00CF3853">
        <w:rPr>
          <w:rFonts w:ascii="Arial" w:hAnsi="Arial" w:cs="Arial"/>
          <w:b/>
          <w:sz w:val="22"/>
          <w:szCs w:val="22"/>
        </w:rPr>
        <w:t>Indication of country of UE location and its use in PLMN selection</w:t>
      </w:r>
    </w:p>
    <w:p w14:paraId="57C23DB4" w14:textId="6E96778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F3853" w:rsidRPr="00CF3853">
        <w:rPr>
          <w:rFonts w:ascii="Arial" w:hAnsi="Arial" w:cs="Arial"/>
          <w:b/>
          <w:bCs/>
          <w:sz w:val="22"/>
          <w:szCs w:val="22"/>
        </w:rPr>
        <w:t>C1-214778</w:t>
      </w:r>
      <w:r w:rsidR="00CF3853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CF3853" w:rsidRPr="00CF3853">
        <w:rPr>
          <w:rFonts w:ascii="Arial" w:hAnsi="Arial" w:cs="Arial"/>
          <w:b/>
          <w:bCs/>
          <w:sz w:val="22"/>
          <w:szCs w:val="22"/>
        </w:rPr>
        <w:t xml:space="preserve">Indication of country of UE location and its use in PLMN selection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F3853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7241F26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35E85865" w14:textId="515DFD7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 w:rsidRPr="00CF3853">
        <w:rPr>
          <w:rFonts w:ascii="Arial" w:hAnsi="Arial" w:cs="Arial"/>
          <w:b/>
          <w:bCs/>
          <w:sz w:val="22"/>
          <w:szCs w:val="22"/>
        </w:rPr>
        <w:t>5GSAT_ARCH-CT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F381DC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0FDF656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 w:rsidRPr="00CF3853">
        <w:rPr>
          <w:rFonts w:ascii="Arial" w:hAnsi="Arial" w:cs="Arial"/>
          <w:b/>
          <w:bCs/>
          <w:sz w:val="22"/>
          <w:szCs w:val="22"/>
        </w:rPr>
        <w:t>SA2, SA3-LI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114CA91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Betsy Covell</w:t>
      </w:r>
    </w:p>
    <w:p w14:paraId="67F1D706" w14:textId="3B11FA88" w:rsidR="00B97703" w:rsidRPr="004E3939" w:rsidRDefault="00B97703" w:rsidP="00CF385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Betsy.covell@Nokia.com</w:t>
      </w:r>
    </w:p>
    <w:p w14:paraId="10E7C394" w14:textId="77777777" w:rsidR="00CF3853" w:rsidRDefault="00CF385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D2EF66" w14:textId="3BC5089A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7F90C536" w:rsidR="00B97703" w:rsidRDefault="00CF3853" w:rsidP="000F6242">
      <w:r w:rsidRPr="00CF3853">
        <w:t>S</w:t>
      </w:r>
      <w:r>
        <w:t xml:space="preserve">A1 thanks CT1 for their LS on </w:t>
      </w:r>
      <w:r w:rsidRPr="00CF3853">
        <w:t>Indication of country of UE location and its use in PLMN selection</w:t>
      </w:r>
      <w:r>
        <w:t>. After reviewing the questions, SA1 has the following responses.</w:t>
      </w:r>
    </w:p>
    <w:p w14:paraId="19A325F7" w14:textId="0D3AEF6D" w:rsidR="00CF3853" w:rsidRDefault="00CF3853" w:rsidP="00CF3853">
      <w:pPr>
        <w:pStyle w:val="B1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Should the indication of UE location represent a "country" in the manner a "country" is defined in TS 23.122, or should the "country" be the TR 22.926 definition of "</w:t>
      </w:r>
      <w:r>
        <w:rPr>
          <w:color w:val="0000FF"/>
        </w:rPr>
        <w:t>a country is defined as the area embedded within a set of borders and for which a unique set of regulations applies for the provision of communication services through mobile networks</w:t>
      </w:r>
      <w:r>
        <w:t>"</w:t>
      </w:r>
      <w:r>
        <w:rPr>
          <w:rFonts w:ascii="Arial" w:hAnsi="Arial" w:cs="Arial"/>
        </w:rPr>
        <w:t>?</w:t>
      </w:r>
    </w:p>
    <w:p w14:paraId="28FFD27C" w14:textId="136C05CA" w:rsidR="00CF3853" w:rsidRDefault="00CF3853" w:rsidP="00CF3853">
      <w:pPr>
        <w:pStyle w:val="B1"/>
        <w:ind w:left="284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A1)  </w:t>
      </w:r>
      <w:r w:rsidRPr="00CF3853">
        <w:rPr>
          <w:rFonts w:ascii="Arial" w:hAnsi="Arial" w:cs="Arial"/>
        </w:rPr>
        <w:t>The indication of UE location should represent a country in the manner a country is defined in TS 23.122</w:t>
      </w:r>
    </w:p>
    <w:p w14:paraId="3226C9B6" w14:textId="77777777" w:rsidR="00CF3853" w:rsidRDefault="00CF3853" w:rsidP="00CF3853">
      <w:pPr>
        <w:pStyle w:val="B1"/>
        <w:ind w:left="284" w:firstLine="0"/>
        <w:rPr>
          <w:rFonts w:ascii="Arial" w:hAnsi="Arial" w:cs="Arial"/>
        </w:rPr>
      </w:pPr>
    </w:p>
    <w:p w14:paraId="4A668C0E" w14:textId="485E6C7E" w:rsidR="00CF3853" w:rsidRDefault="00CF3853" w:rsidP="00CF3853">
      <w:pPr>
        <w:pStyle w:val="B1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that the UE is not allowed in the current geographical position to select any PLMN which does not correspond to the indicated country of UE location; or</w:t>
      </w:r>
    </w:p>
    <w:p w14:paraId="63E7A2D3" w14:textId="41B39D06" w:rsidR="00CF3853" w:rsidRDefault="00CF3853" w:rsidP="00CF3853">
      <w:pPr>
        <w:pStyle w:val="B1"/>
        <w:ind w:left="284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A2)  </w:t>
      </w:r>
      <w:r w:rsidRPr="00CF3853">
        <w:rPr>
          <w:rFonts w:ascii="Arial" w:hAnsi="Arial" w:cs="Arial"/>
        </w:rPr>
        <w:t xml:space="preserve">Yes, </w:t>
      </w:r>
      <w:r w:rsidR="00B52A24" w:rsidRPr="00B52A24">
        <w:rPr>
          <w:rFonts w:ascii="Arial" w:hAnsi="Arial" w:cs="Arial"/>
        </w:rPr>
        <w:t>a UE may select a PLMN that corresponds to the indicated country of UE location while belonging to another country, e.g., NTN MCC, shared/global PLMN</w:t>
      </w:r>
      <w:r w:rsidRPr="00CF3853">
        <w:rPr>
          <w:rFonts w:ascii="Arial" w:hAnsi="Arial" w:cs="Arial"/>
        </w:rPr>
        <w:t>.</w:t>
      </w:r>
    </w:p>
    <w:p w14:paraId="2B8E7196" w14:textId="77777777" w:rsidR="00CF3853" w:rsidRDefault="00CF3853" w:rsidP="00B52A24">
      <w:pPr>
        <w:pStyle w:val="B1"/>
        <w:ind w:left="0" w:firstLine="0"/>
        <w:rPr>
          <w:rFonts w:ascii="Arial" w:hAnsi="Arial" w:cs="Arial"/>
        </w:rPr>
      </w:pPr>
    </w:p>
    <w:p w14:paraId="5B17D152" w14:textId="57800206" w:rsidR="00CF3853" w:rsidRDefault="00CF3853" w:rsidP="00CF3853">
      <w:pPr>
        <w:pStyle w:val="B1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the UE might select available and allowable PLMNs of that indicated country and other countries.</w:t>
      </w:r>
    </w:p>
    <w:p w14:paraId="6236650E" w14:textId="7A3F403D" w:rsidR="00CF3853" w:rsidRDefault="00CF3853" w:rsidP="00B52A24">
      <w:pPr>
        <w:pStyle w:val="B1"/>
        <w:ind w:left="284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A3)  </w:t>
      </w:r>
      <w:r w:rsidRPr="00CF3853">
        <w:rPr>
          <w:rFonts w:ascii="Arial" w:hAnsi="Arial" w:cs="Arial"/>
        </w:rPr>
        <w:t>The UE can select a PLMN which corresponds to the indicated country of UE location and belongs to a different country than the one indicated as the country of UE location. In addition, as indicated in 2), the UE can select a shared/global PLMN. For other cases, the UE shall not select a PLMN of other countries.</w:t>
      </w:r>
    </w:p>
    <w:p w14:paraId="6FEAB21C" w14:textId="6C79BA90" w:rsidR="00CF3853" w:rsidRPr="00CF3853" w:rsidRDefault="00B52A24" w:rsidP="00B52A24">
      <w:r>
        <w:t>It is up to</w:t>
      </w:r>
      <w:r w:rsidRPr="00B52A24">
        <w:t xml:space="preserve"> CT1 to specify how the UE knows which PLMNs correspond to the indicated country of UE location.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F709C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F3853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5C4D1968" w:rsidR="00B97703" w:rsidRPr="00017F23" w:rsidRDefault="00B97703" w:rsidP="00CF385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3853" w:rsidRPr="00CF3853">
        <w:t>SA1 asks CT1 to take these answers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13952ED2" w:rsidR="00304DEF" w:rsidRDefault="00304DEF" w:rsidP="00304DEF">
      <w:pPr>
        <w:rPr>
          <w:lang w:val="de-DE"/>
        </w:rPr>
      </w:pPr>
      <w:bookmarkStart w:id="10" w:name="OLE_LINK55"/>
      <w:bookmarkStart w:id="11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0"/>
      <w:bookmarkEnd w:id="11"/>
      <w:r w:rsidR="00EF5C74"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="00EF5C74" w:rsidRPr="00EF5C74">
        <w:rPr>
          <w:lang w:val="de-DE"/>
        </w:rPr>
        <w:t>Electronic Meeting</w:t>
      </w:r>
    </w:p>
    <w:p w14:paraId="74650DD3" w14:textId="4A891BAB" w:rsidR="00EF5C74" w:rsidRPr="002F1940" w:rsidRDefault="00EF5C74" w:rsidP="00EF5C74">
      <w:bookmarkStart w:id="12" w:name="OLE_LINK53"/>
      <w:bookmarkStart w:id="13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09-13 May 2022</w:t>
      </w:r>
      <w:r w:rsidRPr="001C5CF7">
        <w:tab/>
      </w:r>
      <w:r w:rsidRPr="001C5CF7">
        <w:tab/>
      </w:r>
      <w:r w:rsidRPr="001C5CF7">
        <w:tab/>
      </w:r>
      <w:r w:rsidRPr="00EF5C74">
        <w:t xml:space="preserve">Asia </w:t>
      </w:r>
      <w:r>
        <w:t>–</w:t>
      </w:r>
      <w:r w:rsidRPr="00EF5C74">
        <w:t xml:space="preserve"> Korea</w:t>
      </w:r>
      <w:r>
        <w:t xml:space="preserve"> or </w:t>
      </w:r>
      <w:r w:rsidRPr="001C5CF7">
        <w:t>Electronic Meeting</w:t>
      </w:r>
    </w:p>
    <w:bookmarkEnd w:id="12"/>
    <w:bookmarkEnd w:id="13"/>
    <w:p w14:paraId="1BA27C96" w14:textId="77777777" w:rsidR="00EF5C74" w:rsidRPr="00304DEF" w:rsidRDefault="00EF5C74" w:rsidP="00304DEF">
      <w:pPr>
        <w:rPr>
          <w:lang w:val="de-DE"/>
        </w:rPr>
      </w:pP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8EF3A36"/>
    <w:multiLevelType w:val="hybridMultilevel"/>
    <w:tmpl w:val="665A253E"/>
    <w:lvl w:ilvl="0" w:tplc="7200E5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C5CF7"/>
    <w:rsid w:val="001D50E9"/>
    <w:rsid w:val="002F1940"/>
    <w:rsid w:val="00304DEF"/>
    <w:rsid w:val="00383545"/>
    <w:rsid w:val="00433500"/>
    <w:rsid w:val="00433F71"/>
    <w:rsid w:val="00436A14"/>
    <w:rsid w:val="00440D43"/>
    <w:rsid w:val="004E3939"/>
    <w:rsid w:val="00572763"/>
    <w:rsid w:val="007F4F92"/>
    <w:rsid w:val="008D772F"/>
    <w:rsid w:val="0099764C"/>
    <w:rsid w:val="00A53463"/>
    <w:rsid w:val="00B52A24"/>
    <w:rsid w:val="00B97703"/>
    <w:rsid w:val="00CF3853"/>
    <w:rsid w:val="00CF6087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2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375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Covell, Betsy (Nokia - US/Naperville)</cp:lastModifiedBy>
  <cp:revision>3</cp:revision>
  <cp:lastPrinted>2002-04-23T07:10:00Z</cp:lastPrinted>
  <dcterms:created xsi:type="dcterms:W3CDTF">2021-10-28T20:10:00Z</dcterms:created>
  <dcterms:modified xsi:type="dcterms:W3CDTF">2021-10-29T13:56:00Z</dcterms:modified>
</cp:coreProperties>
</file>